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A38" w:rsidRDefault="00750A38" w:rsidP="00D938B8">
      <w:pPr>
        <w:autoSpaceDE w:val="0"/>
        <w:autoSpaceDN w:val="0"/>
        <w:adjustRightInd w:val="0"/>
        <w:spacing w:after="0" w:line="240" w:lineRule="auto"/>
        <w:outlineLvl w:val="0"/>
      </w:pPr>
    </w:p>
    <w:p w:rsidR="00750A38" w:rsidRPr="00A02031" w:rsidRDefault="00750A38" w:rsidP="00D938B8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A02031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750A38" w:rsidRPr="00A02031" w:rsidRDefault="00750A38" w:rsidP="00A02031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A02031">
        <w:rPr>
          <w:rFonts w:ascii="Times New Roman" w:hAnsi="Times New Roman" w:cs="Times New Roman"/>
          <w:sz w:val="32"/>
          <w:szCs w:val="32"/>
        </w:rPr>
        <w:t>ЗДВИНСКОГО РАЙОНА НОВОСИБИРСКОЙ ОБЛАСТИ</w:t>
      </w:r>
    </w:p>
    <w:p w:rsidR="00750A38" w:rsidRPr="00515FB2" w:rsidRDefault="00750A38" w:rsidP="00D938B8">
      <w:pPr>
        <w:pStyle w:val="ConsPlusTitle"/>
        <w:jc w:val="center"/>
        <w:outlineLvl w:val="0"/>
        <w:rPr>
          <w:rFonts w:ascii="Times New Roman" w:hAnsi="Times New Roman" w:cs="Times New Roman"/>
          <w:sz w:val="36"/>
          <w:szCs w:val="36"/>
        </w:rPr>
      </w:pPr>
    </w:p>
    <w:p w:rsidR="00750A38" w:rsidRDefault="00750A38" w:rsidP="00D938B8">
      <w:pPr>
        <w:pStyle w:val="ConsPlusTitle"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515FB2">
        <w:rPr>
          <w:rFonts w:ascii="Times New Roman" w:hAnsi="Times New Roman" w:cs="Times New Roman"/>
          <w:sz w:val="36"/>
          <w:szCs w:val="36"/>
        </w:rPr>
        <w:t>ПОСТАНОВЛЕНИЕ</w:t>
      </w:r>
    </w:p>
    <w:p w:rsidR="00750A38" w:rsidRPr="00515FB2" w:rsidRDefault="00750A38" w:rsidP="00D938B8">
      <w:pPr>
        <w:pStyle w:val="ConsPlusTitle"/>
        <w:jc w:val="center"/>
        <w:outlineLvl w:val="0"/>
        <w:rPr>
          <w:rFonts w:ascii="Times New Roman" w:hAnsi="Times New Roman" w:cs="Times New Roman"/>
          <w:sz w:val="36"/>
          <w:szCs w:val="36"/>
        </w:rPr>
      </w:pPr>
    </w:p>
    <w:p w:rsidR="00750A38" w:rsidRPr="004858F8" w:rsidRDefault="00750A38" w:rsidP="00D938B8">
      <w:pPr>
        <w:pStyle w:val="ConsPlusTitle"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4858F8">
        <w:rPr>
          <w:rFonts w:ascii="Times New Roman" w:hAnsi="Times New Roman" w:cs="Times New Roman"/>
          <w:b w:val="0"/>
          <w:bCs w:val="0"/>
          <w:sz w:val="28"/>
          <w:szCs w:val="28"/>
        </w:rPr>
        <w:t>т 19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.01.2012</w:t>
      </w:r>
      <w:r w:rsidRPr="004858F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11-па</w:t>
      </w:r>
    </w:p>
    <w:p w:rsidR="00750A38" w:rsidRPr="004858F8" w:rsidRDefault="00750A38" w:rsidP="00D938B8">
      <w:pPr>
        <w:pStyle w:val="ConsPlusTitle"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58F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750A38" w:rsidRDefault="00750A38" w:rsidP="00D938B8">
      <w:pPr>
        <w:pStyle w:val="ConsPlusTitle"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Требований к технологическим, программным и лингвистическим средствам обеспечения пользования </w:t>
      </w:r>
    </w:p>
    <w:p w:rsidR="00750A38" w:rsidRPr="00E72D16" w:rsidRDefault="00750A38" w:rsidP="00E72D16">
      <w:pPr>
        <w:pStyle w:val="ConsPlusTitle"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официальным сайтом администрации Здвинского района</w:t>
      </w:r>
    </w:p>
    <w:p w:rsidR="00750A38" w:rsidRPr="00282D18" w:rsidRDefault="00750A38" w:rsidP="00D938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50A38" w:rsidRDefault="00750A38" w:rsidP="009E20B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938B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AA7247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9 февраля 2009 года №</w:t>
      </w:r>
      <w:r w:rsidRPr="00D938B8">
        <w:rPr>
          <w:rFonts w:ascii="Times New Roman" w:hAnsi="Times New Roman" w:cs="Times New Roman"/>
          <w:sz w:val="28"/>
          <w:szCs w:val="28"/>
        </w:rPr>
        <w:t xml:space="preserve"> 8-ФЗ "Об обеспечении доступа к информации о деятельности государственных органов и органов местного самоуправления" </w:t>
      </w:r>
      <w:r>
        <w:rPr>
          <w:rFonts w:ascii="Times New Roman" w:hAnsi="Times New Roman" w:cs="Times New Roman"/>
          <w:sz w:val="28"/>
          <w:szCs w:val="28"/>
        </w:rPr>
        <w:t xml:space="preserve"> п </w:t>
      </w:r>
      <w:r w:rsidRPr="00D938B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8B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8B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8B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8B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8B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8B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8B8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8B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8B8">
        <w:rPr>
          <w:rFonts w:ascii="Times New Roman" w:hAnsi="Times New Roman" w:cs="Times New Roman"/>
          <w:sz w:val="28"/>
          <w:szCs w:val="28"/>
        </w:rPr>
        <w:t>ю:</w:t>
      </w:r>
    </w:p>
    <w:p w:rsidR="00750A38" w:rsidRPr="00282D18" w:rsidRDefault="00750A38" w:rsidP="00D938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50A38" w:rsidRDefault="00750A38" w:rsidP="004858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938B8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r:id="rId5" w:history="1">
        <w:r w:rsidRPr="00AA7247">
          <w:rPr>
            <w:rFonts w:ascii="Times New Roman" w:hAnsi="Times New Roman" w:cs="Times New Roman"/>
            <w:color w:val="000000"/>
            <w:sz w:val="28"/>
            <w:szCs w:val="28"/>
          </w:rPr>
          <w:t>Требования</w:t>
        </w:r>
      </w:hyperlink>
      <w:r w:rsidRPr="00D938B8">
        <w:rPr>
          <w:rFonts w:ascii="Times New Roman" w:hAnsi="Times New Roman" w:cs="Times New Roman"/>
          <w:sz w:val="28"/>
          <w:szCs w:val="28"/>
        </w:rPr>
        <w:t xml:space="preserve"> к технологическим, программным и лингвистическим средствам обеспечения пользования официальным сайтом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  <w:r w:rsidRPr="00D938B8">
        <w:rPr>
          <w:rFonts w:ascii="Times New Roman" w:hAnsi="Times New Roman" w:cs="Times New Roman"/>
          <w:sz w:val="28"/>
          <w:szCs w:val="28"/>
        </w:rPr>
        <w:t>.</w:t>
      </w:r>
    </w:p>
    <w:p w:rsidR="00750A38" w:rsidRPr="00282D18" w:rsidRDefault="00750A38" w:rsidP="00AA7247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 w:cs="Times New Roman"/>
          <w:sz w:val="24"/>
          <w:szCs w:val="24"/>
        </w:rPr>
      </w:pPr>
    </w:p>
    <w:p w:rsidR="00750A38" w:rsidRDefault="00750A38" w:rsidP="004858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938B8">
        <w:rPr>
          <w:rFonts w:ascii="Times New Roman" w:hAnsi="Times New Roman" w:cs="Times New Roman"/>
          <w:sz w:val="28"/>
          <w:szCs w:val="28"/>
        </w:rPr>
        <w:t xml:space="preserve">2. Управлению делами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Здвинского района </w:t>
      </w:r>
    </w:p>
    <w:p w:rsidR="00750A38" w:rsidRDefault="00750A38" w:rsidP="005846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D938B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Данилко Н.И.)</w:t>
      </w:r>
      <w:r w:rsidRPr="00D938B8">
        <w:rPr>
          <w:rFonts w:ascii="Times New Roman" w:hAnsi="Times New Roman" w:cs="Times New Roman"/>
          <w:sz w:val="28"/>
          <w:szCs w:val="28"/>
        </w:rPr>
        <w:t xml:space="preserve"> довести постановление до начальников управлений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938B8">
        <w:rPr>
          <w:rFonts w:ascii="Times New Roman" w:hAnsi="Times New Roman" w:cs="Times New Roman"/>
          <w:sz w:val="28"/>
          <w:szCs w:val="28"/>
        </w:rPr>
        <w:t>отделов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  <w:r w:rsidRPr="00D938B8">
        <w:rPr>
          <w:rFonts w:ascii="Times New Roman" w:hAnsi="Times New Roman" w:cs="Times New Roman"/>
          <w:sz w:val="28"/>
          <w:szCs w:val="28"/>
        </w:rPr>
        <w:t>.</w:t>
      </w:r>
    </w:p>
    <w:p w:rsidR="00750A38" w:rsidRPr="00282D18" w:rsidRDefault="00750A38" w:rsidP="005846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50A38" w:rsidRDefault="00750A38" w:rsidP="004858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</w:t>
      </w:r>
      <w:r w:rsidRPr="00D938B8">
        <w:rPr>
          <w:rFonts w:ascii="Times New Roman" w:hAnsi="Times New Roman" w:cs="Times New Roman"/>
          <w:sz w:val="28"/>
          <w:szCs w:val="28"/>
        </w:rPr>
        <w:t>постановление в газете "</w:t>
      </w:r>
      <w:r>
        <w:rPr>
          <w:rFonts w:ascii="Times New Roman" w:hAnsi="Times New Roman" w:cs="Times New Roman"/>
          <w:sz w:val="28"/>
          <w:szCs w:val="28"/>
        </w:rPr>
        <w:t>Сельский труженик</w:t>
      </w:r>
      <w:r w:rsidRPr="00D938B8">
        <w:rPr>
          <w:rFonts w:ascii="Times New Roman" w:hAnsi="Times New Roman" w:cs="Times New Roman"/>
          <w:sz w:val="28"/>
          <w:szCs w:val="28"/>
        </w:rPr>
        <w:t xml:space="preserve">" и </w:t>
      </w:r>
      <w:r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Pr="00D938B8">
        <w:rPr>
          <w:rFonts w:ascii="Times New Roman" w:hAnsi="Times New Roman" w:cs="Times New Roman"/>
          <w:sz w:val="28"/>
          <w:szCs w:val="28"/>
        </w:rPr>
        <w:t>на о</w:t>
      </w:r>
      <w:r>
        <w:rPr>
          <w:rFonts w:ascii="Times New Roman" w:hAnsi="Times New Roman" w:cs="Times New Roman"/>
          <w:sz w:val="28"/>
          <w:szCs w:val="28"/>
        </w:rPr>
        <w:t>фициальном сайте администрации Здвинского района</w:t>
      </w:r>
      <w:r w:rsidRPr="00D938B8">
        <w:rPr>
          <w:rFonts w:ascii="Times New Roman" w:hAnsi="Times New Roman" w:cs="Times New Roman"/>
          <w:sz w:val="28"/>
          <w:szCs w:val="28"/>
        </w:rPr>
        <w:t>.</w:t>
      </w:r>
    </w:p>
    <w:p w:rsidR="00750A38" w:rsidRPr="00282D18" w:rsidRDefault="00750A38" w:rsidP="00D938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50A38" w:rsidRDefault="00750A38" w:rsidP="004858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938B8">
        <w:rPr>
          <w:rFonts w:ascii="Times New Roman" w:hAnsi="Times New Roman" w:cs="Times New Roman"/>
          <w:sz w:val="28"/>
          <w:szCs w:val="28"/>
        </w:rPr>
        <w:t xml:space="preserve">4. Контроль за исполнением постановления возложить на управляющего делами администрации </w:t>
      </w:r>
      <w:r>
        <w:rPr>
          <w:rFonts w:ascii="Times New Roman" w:hAnsi="Times New Roman" w:cs="Times New Roman"/>
          <w:sz w:val="28"/>
          <w:szCs w:val="28"/>
        </w:rPr>
        <w:t>Здвинского района Данилко Н.И.</w:t>
      </w:r>
    </w:p>
    <w:p w:rsidR="00750A38" w:rsidRPr="00282D18" w:rsidRDefault="00750A38" w:rsidP="00D938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50A38" w:rsidRPr="00D938B8" w:rsidRDefault="00750A38" w:rsidP="004858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938B8">
        <w:rPr>
          <w:rFonts w:ascii="Times New Roman" w:hAnsi="Times New Roman" w:cs="Times New Roman"/>
          <w:sz w:val="28"/>
          <w:szCs w:val="28"/>
        </w:rPr>
        <w:t>5. Постановление вступает в силу с момента его подписания.</w:t>
      </w:r>
    </w:p>
    <w:p w:rsidR="00750A38" w:rsidRPr="00282D18" w:rsidRDefault="00750A38" w:rsidP="00D938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50A38" w:rsidRPr="00282D18" w:rsidRDefault="00750A38" w:rsidP="00D938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50A38" w:rsidRPr="00D938B8" w:rsidRDefault="00750A38" w:rsidP="00D938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М.И. Колотов</w:t>
      </w:r>
    </w:p>
    <w:p w:rsidR="00750A38" w:rsidRDefault="00750A38" w:rsidP="00D93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0A38" w:rsidRDefault="00750A38" w:rsidP="00D93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0A38" w:rsidRDefault="00750A38" w:rsidP="00D93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0A38" w:rsidRDefault="00750A38" w:rsidP="00D93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0A38" w:rsidRDefault="00750A38" w:rsidP="00D93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0A38" w:rsidRDefault="00750A38" w:rsidP="00D93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0A38" w:rsidRDefault="00750A38" w:rsidP="00D93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0A38" w:rsidRDefault="00750A38" w:rsidP="00D93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0A38" w:rsidRDefault="00750A38" w:rsidP="00D93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0A38" w:rsidRDefault="00750A38" w:rsidP="00D93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0A38" w:rsidRDefault="00750A38" w:rsidP="0035543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0A38" w:rsidRPr="005C4106" w:rsidRDefault="00750A38" w:rsidP="005C410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УТВЕРЖДЕНЫ</w:t>
      </w:r>
    </w:p>
    <w:p w:rsidR="00750A38" w:rsidRPr="005C4106" w:rsidRDefault="00750A38" w:rsidP="005C4106">
      <w:pPr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5C4106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750A38" w:rsidRPr="005C4106" w:rsidRDefault="00750A38" w:rsidP="005C4106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4"/>
          <w:szCs w:val="24"/>
        </w:rPr>
      </w:pPr>
      <w:r w:rsidRPr="005C4106">
        <w:rPr>
          <w:rFonts w:ascii="Times New Roman" w:hAnsi="Times New Roman" w:cs="Times New Roman"/>
          <w:sz w:val="24"/>
          <w:szCs w:val="24"/>
        </w:rPr>
        <w:t>администрации Здвинского района</w:t>
      </w:r>
    </w:p>
    <w:p w:rsidR="00750A38" w:rsidRPr="005C4106" w:rsidRDefault="00750A38" w:rsidP="005C4106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5C4106">
        <w:rPr>
          <w:rFonts w:ascii="Times New Roman" w:hAnsi="Times New Roman" w:cs="Times New Roman"/>
          <w:sz w:val="24"/>
          <w:szCs w:val="24"/>
        </w:rPr>
        <w:t xml:space="preserve"> </w:t>
      </w:r>
      <w:r w:rsidRPr="005C4106">
        <w:rPr>
          <w:rFonts w:ascii="Times New Roman" w:hAnsi="Times New Roman" w:cs="Times New Roman"/>
          <w:sz w:val="24"/>
          <w:szCs w:val="24"/>
        </w:rPr>
        <w:tab/>
      </w:r>
      <w:r w:rsidRPr="005C4106">
        <w:rPr>
          <w:rFonts w:ascii="Times New Roman" w:hAnsi="Times New Roman" w:cs="Times New Roman"/>
          <w:sz w:val="24"/>
          <w:szCs w:val="24"/>
        </w:rPr>
        <w:tab/>
      </w:r>
      <w:r w:rsidRPr="005C4106">
        <w:rPr>
          <w:rFonts w:ascii="Times New Roman" w:hAnsi="Times New Roman" w:cs="Times New Roman"/>
          <w:sz w:val="24"/>
          <w:szCs w:val="24"/>
        </w:rPr>
        <w:tab/>
      </w:r>
      <w:r w:rsidRPr="005C4106">
        <w:rPr>
          <w:rFonts w:ascii="Times New Roman" w:hAnsi="Times New Roman" w:cs="Times New Roman"/>
          <w:sz w:val="24"/>
          <w:szCs w:val="24"/>
        </w:rPr>
        <w:tab/>
      </w:r>
      <w:r w:rsidRPr="005C4106">
        <w:rPr>
          <w:rFonts w:ascii="Times New Roman" w:hAnsi="Times New Roman" w:cs="Times New Roman"/>
          <w:sz w:val="24"/>
          <w:szCs w:val="24"/>
        </w:rPr>
        <w:tab/>
      </w:r>
      <w:r w:rsidRPr="005C410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4106">
        <w:rPr>
          <w:rFonts w:ascii="Times New Roman" w:hAnsi="Times New Roman" w:cs="Times New Roman"/>
          <w:sz w:val="24"/>
          <w:szCs w:val="24"/>
        </w:rPr>
        <w:t>от 19.01.2012 № 11-па</w:t>
      </w:r>
    </w:p>
    <w:p w:rsidR="00750A38" w:rsidRPr="00D938B8" w:rsidRDefault="00750A38" w:rsidP="00D938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A38" w:rsidRPr="00682F70" w:rsidRDefault="00750A38" w:rsidP="00D938B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82F70">
        <w:rPr>
          <w:rFonts w:ascii="Times New Roman" w:hAnsi="Times New Roman" w:cs="Times New Roman"/>
          <w:sz w:val="28"/>
          <w:szCs w:val="28"/>
        </w:rPr>
        <w:t>Требования</w:t>
      </w:r>
    </w:p>
    <w:p w:rsidR="00750A38" w:rsidRPr="00682F70" w:rsidRDefault="00750A38" w:rsidP="00E72D1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82F70">
        <w:rPr>
          <w:rFonts w:ascii="Times New Roman" w:hAnsi="Times New Roman" w:cs="Times New Roman"/>
          <w:sz w:val="28"/>
          <w:szCs w:val="28"/>
        </w:rPr>
        <w:t xml:space="preserve">требований к технологическим, программным и лингвистическим средствам обеспечения пользования официальным сайтом </w:t>
      </w:r>
    </w:p>
    <w:p w:rsidR="00750A38" w:rsidRPr="00682F70" w:rsidRDefault="00750A38" w:rsidP="00E72D1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82F70">
        <w:rPr>
          <w:rFonts w:ascii="Times New Roman" w:hAnsi="Times New Roman" w:cs="Times New Roman"/>
          <w:sz w:val="28"/>
          <w:szCs w:val="28"/>
        </w:rPr>
        <w:t>администрации Здвинского района</w:t>
      </w:r>
    </w:p>
    <w:p w:rsidR="00750A38" w:rsidRPr="00E72D16" w:rsidRDefault="00750A38" w:rsidP="00D938B8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50A38" w:rsidRPr="00D938B8" w:rsidRDefault="00750A38" w:rsidP="007D425A">
      <w:pPr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938B8">
        <w:rPr>
          <w:rFonts w:ascii="Times New Roman" w:hAnsi="Times New Roman" w:cs="Times New Roman"/>
          <w:sz w:val="28"/>
          <w:szCs w:val="28"/>
        </w:rPr>
        <w:t xml:space="preserve">Информация о 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Pr="00D938B8">
        <w:rPr>
          <w:rFonts w:ascii="Times New Roman" w:hAnsi="Times New Roman" w:cs="Times New Roman"/>
          <w:sz w:val="28"/>
          <w:szCs w:val="28"/>
        </w:rPr>
        <w:t xml:space="preserve">размещается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Pr="00D938B8">
        <w:rPr>
          <w:rFonts w:ascii="Times New Roman" w:hAnsi="Times New Roman" w:cs="Times New Roman"/>
          <w:sz w:val="28"/>
          <w:szCs w:val="28"/>
        </w:rPr>
        <w:t>(далее - сайт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  <w:r w:rsidRPr="00D938B8">
        <w:rPr>
          <w:rFonts w:ascii="Times New Roman" w:hAnsi="Times New Roman" w:cs="Times New Roman"/>
          <w:sz w:val="28"/>
          <w:szCs w:val="28"/>
        </w:rPr>
        <w:t>) в информационно-телекоммуникационной сети Интернет.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938B8">
        <w:rPr>
          <w:rFonts w:ascii="Times New Roman" w:hAnsi="Times New Roman" w:cs="Times New Roman"/>
          <w:sz w:val="28"/>
          <w:szCs w:val="28"/>
        </w:rPr>
        <w:t xml:space="preserve">Технологические и программные средства обеспечения пользования сайтом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Pr="00D938B8">
        <w:rPr>
          <w:rFonts w:ascii="Times New Roman" w:hAnsi="Times New Roman" w:cs="Times New Roman"/>
          <w:sz w:val="28"/>
          <w:szCs w:val="28"/>
        </w:rPr>
        <w:t>в сети Интернет обеспечивают доступ пользователей для ознакомления с информацией, размещенной на сайте, на основе общедоступного программного обеспечения.</w:t>
      </w:r>
    </w:p>
    <w:p w:rsidR="00750A38" w:rsidRPr="00D938B8" w:rsidRDefault="00750A38" w:rsidP="007D425A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938B8">
        <w:rPr>
          <w:rFonts w:ascii="Times New Roman" w:hAnsi="Times New Roman" w:cs="Times New Roman"/>
          <w:sz w:val="28"/>
          <w:szCs w:val="28"/>
        </w:rPr>
        <w:t xml:space="preserve">Для просмотра сайта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Pr="00D938B8">
        <w:rPr>
          <w:rFonts w:ascii="Times New Roman" w:hAnsi="Times New Roman" w:cs="Times New Roman"/>
          <w:sz w:val="28"/>
          <w:szCs w:val="28"/>
        </w:rPr>
        <w:t>не предусматривается установка на компьютере пользователей специально созданных с этой целью технологических и программных средств.</w:t>
      </w:r>
    </w:p>
    <w:p w:rsidR="00750A38" w:rsidRPr="00D938B8" w:rsidRDefault="00750A38" w:rsidP="007D425A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938B8">
        <w:rPr>
          <w:rFonts w:ascii="Times New Roman" w:hAnsi="Times New Roman" w:cs="Times New Roman"/>
          <w:sz w:val="28"/>
          <w:szCs w:val="28"/>
        </w:rPr>
        <w:t>Информация, размещаемая на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  <w:r w:rsidRPr="00D938B8">
        <w:rPr>
          <w:rFonts w:ascii="Times New Roman" w:hAnsi="Times New Roman" w:cs="Times New Roman"/>
          <w:sz w:val="28"/>
          <w:szCs w:val="28"/>
        </w:rPr>
        <w:t>: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 w:rsidRPr="00D938B8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8B8">
        <w:rPr>
          <w:rFonts w:ascii="Times New Roman" w:hAnsi="Times New Roman" w:cs="Times New Roman"/>
          <w:sz w:val="28"/>
          <w:szCs w:val="28"/>
        </w:rPr>
        <w:t xml:space="preserve">Должна быть доступна пользователям для получения, ознакомления и использования без взимания платы или иных ограничений, за исключением случаев, установленных Федеральным </w:t>
      </w:r>
      <w:hyperlink r:id="rId6" w:history="1">
        <w:r w:rsidRPr="00CE54B7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D938B8">
        <w:rPr>
          <w:rFonts w:ascii="Times New Roman" w:hAnsi="Times New Roman" w:cs="Times New Roman"/>
          <w:sz w:val="28"/>
          <w:szCs w:val="28"/>
        </w:rPr>
        <w:t xml:space="preserve"> от 9 февраля 2009 года N 8-ФЗ "Об обеспечении доступа к информации о деятельности государственных органов и органов местного самоуправления".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D938B8">
        <w:rPr>
          <w:rFonts w:ascii="Times New Roman" w:hAnsi="Times New Roman" w:cs="Times New Roman"/>
          <w:sz w:val="28"/>
          <w:szCs w:val="28"/>
        </w:rPr>
        <w:t>Не должна быть зашифрована или защищена от доступа иными средствами, не позволяющими осуществить ознакомление пользователей информации с ее содержанием без использования иного программного обеспечения или технических средств, чем веб-обозреватель. Доступ к информации не может быть обусловлен требованием регистрации пользователей или предоставления ими персональных данных, а также требованием заключения лицензионных или иных соглашений.</w:t>
      </w:r>
    </w:p>
    <w:p w:rsidR="00750A38" w:rsidRPr="00D938B8" w:rsidRDefault="00750A38" w:rsidP="007D425A">
      <w:pPr>
        <w:tabs>
          <w:tab w:val="left" w:pos="54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Pr="00D938B8">
        <w:rPr>
          <w:rFonts w:ascii="Times New Roman" w:hAnsi="Times New Roman" w:cs="Times New Roman"/>
          <w:sz w:val="28"/>
          <w:szCs w:val="28"/>
        </w:rPr>
        <w:t xml:space="preserve">Суммарная длительность перерывов в работе сайта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Pr="00D938B8">
        <w:rPr>
          <w:rFonts w:ascii="Times New Roman" w:hAnsi="Times New Roman" w:cs="Times New Roman"/>
          <w:sz w:val="28"/>
          <w:szCs w:val="28"/>
        </w:rPr>
        <w:t>в сети Интернет не должна превышать четырех часов в месяц. При необходимости проведения плановых технических работ, в ходе которых доступ пользователей к информации будет невозможен, уведомление об этом должно быть размещено на главной странице сайта.</w:t>
      </w:r>
    </w:p>
    <w:p w:rsidR="00750A38" w:rsidRPr="00D938B8" w:rsidRDefault="00750A38" w:rsidP="007D425A">
      <w:pPr>
        <w:tabs>
          <w:tab w:val="left" w:pos="54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Pr="00D938B8">
        <w:rPr>
          <w:rFonts w:ascii="Times New Roman" w:hAnsi="Times New Roman" w:cs="Times New Roman"/>
          <w:sz w:val="28"/>
          <w:szCs w:val="28"/>
        </w:rPr>
        <w:t>В случае возникновения технических неполадок, неполадок программного обеспечения или иных проблем, влекущих невозможность доступа пользователей и</w:t>
      </w:r>
      <w:r>
        <w:rPr>
          <w:rFonts w:ascii="Times New Roman" w:hAnsi="Times New Roman" w:cs="Times New Roman"/>
          <w:sz w:val="28"/>
          <w:szCs w:val="28"/>
        </w:rPr>
        <w:t xml:space="preserve">нформации к сайту администрации Здвинского района </w:t>
      </w:r>
      <w:r w:rsidRPr="00D938B8">
        <w:rPr>
          <w:rFonts w:ascii="Times New Roman" w:hAnsi="Times New Roman" w:cs="Times New Roman"/>
          <w:sz w:val="28"/>
          <w:szCs w:val="28"/>
        </w:rPr>
        <w:t>или его страницам, размещается объявление с указанием причины и даты прекращения доступа, а также предположительной даты возобновления доступа к информации.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D938B8">
        <w:rPr>
          <w:rFonts w:ascii="Times New Roman" w:hAnsi="Times New Roman" w:cs="Times New Roman"/>
          <w:sz w:val="28"/>
          <w:szCs w:val="28"/>
        </w:rPr>
        <w:t xml:space="preserve">Информация в виде текста размещается на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Pr="00D938B8">
        <w:rPr>
          <w:rFonts w:ascii="Times New Roman" w:hAnsi="Times New Roman" w:cs="Times New Roman"/>
          <w:sz w:val="28"/>
          <w:szCs w:val="28"/>
        </w:rPr>
        <w:t>в формате, обеспечивающем возможность поиска и копирования фрагментов текста средствами веб-обозревателя.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 w:rsidRPr="00D938B8">
        <w:rPr>
          <w:rFonts w:ascii="Times New Roman" w:hAnsi="Times New Roman" w:cs="Times New Roman"/>
          <w:sz w:val="28"/>
          <w:szCs w:val="28"/>
        </w:rPr>
        <w:t>Нормативные правовые акты и иные акты, проекты актов, протоколы, образцы форм и иные документы размещаются на сайте в виде файлов в формате, обеспечивающем возможность их сохранения на технических средствах пользователей.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D938B8">
        <w:rPr>
          <w:rFonts w:ascii="Times New Roman" w:hAnsi="Times New Roman" w:cs="Times New Roman"/>
          <w:sz w:val="28"/>
          <w:szCs w:val="28"/>
        </w:rPr>
        <w:t>Программное обеспечение и технологические средства обеспечения пользования сайтом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  <w:r w:rsidRPr="00D938B8">
        <w:rPr>
          <w:rFonts w:ascii="Times New Roman" w:hAnsi="Times New Roman" w:cs="Times New Roman"/>
          <w:sz w:val="28"/>
          <w:szCs w:val="28"/>
        </w:rPr>
        <w:t>, а также форматы размещенной на них информации должны: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Pr="00D938B8">
        <w:rPr>
          <w:rFonts w:ascii="Times New Roman" w:hAnsi="Times New Roman" w:cs="Times New Roman"/>
          <w:sz w:val="28"/>
          <w:szCs w:val="28"/>
        </w:rPr>
        <w:t>Обеспечивать немедленный и свободный доступ пользователей к информации, размещенной на сайте.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</w:t>
      </w:r>
      <w:r w:rsidRPr="00D938B8">
        <w:rPr>
          <w:rFonts w:ascii="Times New Roman" w:hAnsi="Times New Roman" w:cs="Times New Roman"/>
          <w:sz w:val="28"/>
          <w:szCs w:val="28"/>
        </w:rPr>
        <w:t>Предоставлять пользователям информации возможность беспрепятственного поиска и получения всей текстовой информации, включая поиск документа среди всех документов, опубликованных на сайте, по его реквизитам или содержанию.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Pr="00D938B8">
        <w:rPr>
          <w:rFonts w:ascii="Times New Roman" w:hAnsi="Times New Roman" w:cs="Times New Roman"/>
          <w:sz w:val="28"/>
          <w:szCs w:val="28"/>
        </w:rPr>
        <w:t>Предоставлять пользователям информации возможность поиска и получения информации, размещенной на сайте, средствами автоматизированного сбора данных в сети Интернет, в том числе поисковыми системами.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</w:t>
      </w:r>
      <w:r w:rsidRPr="00D938B8">
        <w:rPr>
          <w:rFonts w:ascii="Times New Roman" w:hAnsi="Times New Roman" w:cs="Times New Roman"/>
          <w:sz w:val="28"/>
          <w:szCs w:val="28"/>
        </w:rPr>
        <w:t>Предоставлять пользователям информации возможность определения даты размещения/изменения информации.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 </w:t>
      </w:r>
      <w:r w:rsidRPr="00D938B8">
        <w:rPr>
          <w:rFonts w:ascii="Times New Roman" w:hAnsi="Times New Roman" w:cs="Times New Roman"/>
          <w:sz w:val="28"/>
          <w:szCs w:val="28"/>
        </w:rPr>
        <w:t>Предоставлять пользователям информации возможность масштабировать шрифт и элементы интерфейса средствами веб-обозревателя.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D938B8">
        <w:rPr>
          <w:rFonts w:ascii="Times New Roman" w:hAnsi="Times New Roman" w:cs="Times New Roman"/>
          <w:sz w:val="28"/>
          <w:szCs w:val="28"/>
        </w:rPr>
        <w:t xml:space="preserve">Навигационные средства сайта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Pr="00D938B8">
        <w:rPr>
          <w:rFonts w:ascii="Times New Roman" w:hAnsi="Times New Roman" w:cs="Times New Roman"/>
          <w:sz w:val="28"/>
          <w:szCs w:val="28"/>
        </w:rPr>
        <w:t>должны соответствовать следующим требованиям: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9.1. </w:t>
      </w:r>
      <w:r w:rsidRPr="00D938B8">
        <w:rPr>
          <w:rFonts w:ascii="Times New Roman" w:hAnsi="Times New Roman" w:cs="Times New Roman"/>
          <w:sz w:val="28"/>
          <w:szCs w:val="28"/>
        </w:rPr>
        <w:t>Вся размещенная на сайте информация должна быть доступна пользователям информации путем последовательного перехода по гиперссылкам, начиная с главной страницы сайта. Количество таких переходов (по кратчайшей последовательности) должно быть не более пяти.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</w:t>
      </w:r>
      <w:r w:rsidRPr="00D938B8">
        <w:rPr>
          <w:rFonts w:ascii="Times New Roman" w:hAnsi="Times New Roman" w:cs="Times New Roman"/>
          <w:sz w:val="28"/>
          <w:szCs w:val="28"/>
        </w:rPr>
        <w:t>Пользователям должна предоставляться наглядная информация о структуре сайта и местонахождении отображаемой страницы в этой структуре.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9.3. </w:t>
      </w:r>
      <w:r w:rsidRPr="00D938B8">
        <w:rPr>
          <w:rFonts w:ascii="Times New Roman" w:hAnsi="Times New Roman" w:cs="Times New Roman"/>
          <w:sz w:val="28"/>
          <w:szCs w:val="28"/>
        </w:rPr>
        <w:t>На каждой странице сайта должны быть размещены: главное меню, явно обозначенная ссылка на главную страницу, ссылка на карту сайта.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 </w:t>
      </w:r>
      <w:r w:rsidRPr="00D938B8">
        <w:rPr>
          <w:rFonts w:ascii="Times New Roman" w:hAnsi="Times New Roman" w:cs="Times New Roman"/>
          <w:sz w:val="28"/>
          <w:szCs w:val="28"/>
        </w:rPr>
        <w:t>Заголовки и подписи на страницах должны описывать содержание (назначение) данной страницы, наименование текущего раздела и отображаемого документа; наименование страницы, описывающее ее содержание (назначение), должно отображаться в заголовке окна веб-обозревателя.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9.5. </w:t>
      </w:r>
      <w:r w:rsidRPr="00D938B8">
        <w:rPr>
          <w:rFonts w:ascii="Times New Roman" w:hAnsi="Times New Roman" w:cs="Times New Roman"/>
          <w:sz w:val="28"/>
          <w:szCs w:val="28"/>
        </w:rPr>
        <w:t>Текстовый адрес в сети Интернет (универсальный указатель ресурса, URL) каждой страницы должен отображать ее положение в логической структуре сайта и соответствовать ее содержанию (назначению); в текстовом адресе должны быть использованы стандартные правила транслитерации.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D938B8">
        <w:rPr>
          <w:rFonts w:ascii="Times New Roman" w:hAnsi="Times New Roman" w:cs="Times New Roman"/>
          <w:sz w:val="28"/>
          <w:szCs w:val="28"/>
        </w:rPr>
        <w:t xml:space="preserve">Технологические и программные средства ведения сайта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Pr="00D938B8">
        <w:rPr>
          <w:rFonts w:ascii="Times New Roman" w:hAnsi="Times New Roman" w:cs="Times New Roman"/>
          <w:sz w:val="28"/>
          <w:szCs w:val="28"/>
        </w:rPr>
        <w:t>обеспечивают: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10.1. </w:t>
      </w:r>
      <w:r w:rsidRPr="00D938B8">
        <w:rPr>
          <w:rFonts w:ascii="Times New Roman" w:hAnsi="Times New Roman" w:cs="Times New Roman"/>
          <w:sz w:val="28"/>
          <w:szCs w:val="28"/>
        </w:rPr>
        <w:t>Ведение электронных журналов учета операций, выполненных с помощью технологических средств и программного обеспечения ведения сайта.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10.2. </w:t>
      </w:r>
      <w:r w:rsidRPr="00D938B8">
        <w:rPr>
          <w:rFonts w:ascii="Times New Roman" w:hAnsi="Times New Roman" w:cs="Times New Roman"/>
          <w:sz w:val="28"/>
          <w:szCs w:val="28"/>
        </w:rPr>
        <w:t>Ежедневное копирование информации на резервный носитель, обеспечивающее возможность ее восстановления с указанного носителя.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10.3. </w:t>
      </w:r>
      <w:r w:rsidRPr="00D938B8">
        <w:rPr>
          <w:rFonts w:ascii="Times New Roman" w:hAnsi="Times New Roman" w:cs="Times New Roman"/>
          <w:sz w:val="28"/>
          <w:szCs w:val="28"/>
        </w:rPr>
        <w:t>Защиту информации от уничтожения, модификации и блокирования доступа к ней, а также от иных неправомерных действий в отношении такой информации.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10.4. </w:t>
      </w:r>
      <w:r w:rsidRPr="00D938B8">
        <w:rPr>
          <w:rFonts w:ascii="Times New Roman" w:hAnsi="Times New Roman" w:cs="Times New Roman"/>
          <w:sz w:val="28"/>
          <w:szCs w:val="28"/>
        </w:rPr>
        <w:t>Хранение информации, размещенной на сайте, в течение 5 лет со дня ее первичного размещения.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D938B8">
        <w:rPr>
          <w:rFonts w:ascii="Times New Roman" w:hAnsi="Times New Roman" w:cs="Times New Roman"/>
          <w:sz w:val="28"/>
          <w:szCs w:val="28"/>
        </w:rPr>
        <w:t>Ознакомление пользователей информации с информацией о деятельности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  <w:r w:rsidRPr="00D938B8">
        <w:rPr>
          <w:rFonts w:ascii="Times New Roman" w:hAnsi="Times New Roman" w:cs="Times New Roman"/>
          <w:sz w:val="28"/>
          <w:szCs w:val="28"/>
        </w:rPr>
        <w:t>, находящейся в архивных фондах, осуществляется в порядке, установленном законодательством Российской Федерации об архивном деле и принимаемыми в соответствии с ним нормативными правовыми актами.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D938B8">
        <w:rPr>
          <w:rFonts w:ascii="Times New Roman" w:hAnsi="Times New Roman" w:cs="Times New Roman"/>
          <w:sz w:val="28"/>
          <w:szCs w:val="28"/>
        </w:rPr>
        <w:t xml:space="preserve">Лингвистические средства обеспечения пользования официальным сайтом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Pr="00D938B8">
        <w:rPr>
          <w:rFonts w:ascii="Times New Roman" w:hAnsi="Times New Roman" w:cs="Times New Roman"/>
          <w:sz w:val="28"/>
          <w:szCs w:val="28"/>
        </w:rPr>
        <w:t>должны: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12.1. </w:t>
      </w:r>
      <w:r w:rsidRPr="00D938B8">
        <w:rPr>
          <w:rFonts w:ascii="Times New Roman" w:hAnsi="Times New Roman" w:cs="Times New Roman"/>
          <w:sz w:val="28"/>
          <w:szCs w:val="28"/>
        </w:rPr>
        <w:t>Быть предоставлены на государственном языке Российской Федерации с возможным использованием букв латинского алфавита при указании наименований иностранных лиц, фамилий и имен физических лиц.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 w:rsidRPr="00D938B8">
        <w:rPr>
          <w:rFonts w:ascii="Times New Roman" w:hAnsi="Times New Roman" w:cs="Times New Roman"/>
          <w:sz w:val="28"/>
          <w:szCs w:val="28"/>
        </w:rPr>
        <w:t>12.2. Соответствовать официально-деловому стилю.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 w:rsidRPr="00D938B8">
        <w:rPr>
          <w:rFonts w:ascii="Times New Roman" w:hAnsi="Times New Roman" w:cs="Times New Roman"/>
          <w:sz w:val="28"/>
          <w:szCs w:val="28"/>
        </w:rPr>
        <w:t>12.3. Подчиняться языковым нормам и правилам русского языка.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 w:rsidRPr="00D938B8">
        <w:rPr>
          <w:rFonts w:ascii="Times New Roman" w:hAnsi="Times New Roman" w:cs="Times New Roman"/>
          <w:sz w:val="28"/>
          <w:szCs w:val="28"/>
        </w:rPr>
        <w:t>12.4. Обеспечивать точность, компактность, ясность изложения материала (информации), его (ее) логичность и аргументированность.</w:t>
      </w:r>
    </w:p>
    <w:p w:rsidR="00750A38" w:rsidRPr="00D938B8" w:rsidRDefault="00750A38" w:rsidP="007D425A">
      <w:pPr>
        <w:autoSpaceDE w:val="0"/>
        <w:autoSpaceDN w:val="0"/>
        <w:adjustRightInd w:val="0"/>
        <w:spacing w:after="0" w:line="240" w:lineRule="auto"/>
        <w:ind w:firstLine="510"/>
        <w:outlineLvl w:val="0"/>
        <w:rPr>
          <w:rFonts w:ascii="Times New Roman" w:hAnsi="Times New Roman" w:cs="Times New Roman"/>
          <w:sz w:val="28"/>
          <w:szCs w:val="28"/>
        </w:rPr>
      </w:pPr>
      <w:r w:rsidRPr="00D938B8">
        <w:rPr>
          <w:rFonts w:ascii="Times New Roman" w:hAnsi="Times New Roman" w:cs="Times New Roman"/>
          <w:sz w:val="28"/>
          <w:szCs w:val="28"/>
        </w:rPr>
        <w:t xml:space="preserve">12.5. Исключать экспрессивную и эмоциональную окрашенность, элементы публицистического стиля, ненормативную лексику, разговорные и просторечные выражения и иные формулировки, не соответствующие статусу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Pr="00D938B8">
        <w:rPr>
          <w:rFonts w:ascii="Times New Roman" w:hAnsi="Times New Roman" w:cs="Times New Roman"/>
          <w:sz w:val="28"/>
          <w:szCs w:val="28"/>
        </w:rPr>
        <w:t>как органа муниципальной власти.</w:t>
      </w:r>
    </w:p>
    <w:p w:rsidR="00750A38" w:rsidRPr="00D938B8" w:rsidRDefault="00750A38" w:rsidP="004A5323">
      <w:pPr>
        <w:ind w:left="1191"/>
        <w:rPr>
          <w:rFonts w:ascii="Times New Roman" w:hAnsi="Times New Roman" w:cs="Times New Roman"/>
          <w:sz w:val="28"/>
          <w:szCs w:val="28"/>
        </w:rPr>
      </w:pPr>
    </w:p>
    <w:sectPr w:rsidR="00750A38" w:rsidRPr="00D938B8" w:rsidSect="00584611">
      <w:pgSz w:w="11905" w:h="16838" w:code="9"/>
      <w:pgMar w:top="1134" w:right="1021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38B8"/>
    <w:rsid w:val="0001612C"/>
    <w:rsid w:val="000646E3"/>
    <w:rsid w:val="000718E6"/>
    <w:rsid w:val="000C762A"/>
    <w:rsid w:val="000F1AAD"/>
    <w:rsid w:val="001772CE"/>
    <w:rsid w:val="001B5FE4"/>
    <w:rsid w:val="001C2C3C"/>
    <w:rsid w:val="00282D18"/>
    <w:rsid w:val="002C05F7"/>
    <w:rsid w:val="0033747C"/>
    <w:rsid w:val="00355437"/>
    <w:rsid w:val="003973C0"/>
    <w:rsid w:val="003D31F2"/>
    <w:rsid w:val="00406AFA"/>
    <w:rsid w:val="0041647A"/>
    <w:rsid w:val="004858F8"/>
    <w:rsid w:val="004A5323"/>
    <w:rsid w:val="004F73F9"/>
    <w:rsid w:val="005158A1"/>
    <w:rsid w:val="00515FB2"/>
    <w:rsid w:val="00584611"/>
    <w:rsid w:val="005C4106"/>
    <w:rsid w:val="00615F69"/>
    <w:rsid w:val="00624FD9"/>
    <w:rsid w:val="006364A7"/>
    <w:rsid w:val="00682F70"/>
    <w:rsid w:val="00696352"/>
    <w:rsid w:val="007359A0"/>
    <w:rsid w:val="00750A38"/>
    <w:rsid w:val="007D425A"/>
    <w:rsid w:val="008423D5"/>
    <w:rsid w:val="008B0907"/>
    <w:rsid w:val="009631F4"/>
    <w:rsid w:val="009E20B3"/>
    <w:rsid w:val="00A02031"/>
    <w:rsid w:val="00A07EC4"/>
    <w:rsid w:val="00AA7247"/>
    <w:rsid w:val="00CA049A"/>
    <w:rsid w:val="00CB246A"/>
    <w:rsid w:val="00CE54B7"/>
    <w:rsid w:val="00D938B8"/>
    <w:rsid w:val="00DC3A0F"/>
    <w:rsid w:val="00DD0A45"/>
    <w:rsid w:val="00DE1A61"/>
    <w:rsid w:val="00E3227F"/>
    <w:rsid w:val="00E478A2"/>
    <w:rsid w:val="00E57122"/>
    <w:rsid w:val="00E7231E"/>
    <w:rsid w:val="00E72D16"/>
    <w:rsid w:val="00ED16EE"/>
    <w:rsid w:val="00F559CA"/>
    <w:rsid w:val="00F829C7"/>
    <w:rsid w:val="00FA52C5"/>
    <w:rsid w:val="00FB0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12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938B8"/>
    <w:pPr>
      <w:autoSpaceDE w:val="0"/>
      <w:autoSpaceDN w:val="0"/>
      <w:adjustRightInd w:val="0"/>
    </w:pPr>
    <w:rPr>
      <w:rFonts w:cs="Calibri"/>
      <w:b/>
      <w:bCs/>
      <w:lang w:eastAsia="en-US"/>
    </w:rPr>
  </w:style>
  <w:style w:type="paragraph" w:styleId="ListParagraph">
    <w:name w:val="List Paragraph"/>
    <w:basedOn w:val="Normal"/>
    <w:uiPriority w:val="99"/>
    <w:qFormat/>
    <w:rsid w:val="0035543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FF4449C1327762B66649273A42C3FCFBDAA782B13FA7A13F9425F69CzFP0E" TargetMode="External"/><Relationship Id="rId5" Type="http://schemas.openxmlformats.org/officeDocument/2006/relationships/hyperlink" Target="consultantplus://offline/ref=F4FF4449C1327762B666572A2C2E9DF5F3D0FF89BD3EAEF663CB7EABCBF97720F7644EE0356E83A3C08155z2PBE" TargetMode="External"/><Relationship Id="rId4" Type="http://schemas.openxmlformats.org/officeDocument/2006/relationships/hyperlink" Target="consultantplus://offline/ref=F4FF4449C1327762B66649273A42C3FCFBDAA782B13FA7A13F9425F69CF07D77B02B17A2716382A5zCP7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4</Pages>
  <Words>1239</Words>
  <Characters>7067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Customer</cp:lastModifiedBy>
  <cp:revision>12</cp:revision>
  <cp:lastPrinted>2012-01-24T11:41:00Z</cp:lastPrinted>
  <dcterms:created xsi:type="dcterms:W3CDTF">2012-01-23T04:16:00Z</dcterms:created>
  <dcterms:modified xsi:type="dcterms:W3CDTF">2012-01-24T11:41:00Z</dcterms:modified>
</cp:coreProperties>
</file>